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72AFC" w14:textId="024E0E3D" w:rsidR="00BA00AB" w:rsidRDefault="00EF13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Rauff SCOLTHORPE</w:t>
      </w:r>
      <w:r>
        <w:rPr>
          <w:rFonts w:ascii="Times New Roman" w:hAnsi="Times New Roman" w:cs="Times New Roman"/>
          <w:sz w:val="24"/>
          <w:szCs w:val="24"/>
        </w:rPr>
        <w:t xml:space="preserve">     (d.1506)</w:t>
      </w:r>
    </w:p>
    <w:p w14:paraId="0784EC4A" w14:textId="15157E47" w:rsidR="00EF13C1" w:rsidRDefault="00EF13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49A249C" w14:textId="587B6510" w:rsidR="00EF13C1" w:rsidRDefault="00EF13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E10256" w14:textId="232369D2" w:rsidR="00EF13C1" w:rsidRDefault="00EF13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9F6932" w14:textId="06AF0227" w:rsidR="00EF13C1" w:rsidRDefault="008F153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02F2486C" w14:textId="322E0E9B" w:rsidR="008F1534" w:rsidRDefault="008F153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BF32534" w14:textId="29E70E04" w:rsidR="008F1534" w:rsidRDefault="008F153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165EE" w14:textId="568010F5" w:rsidR="008F1534" w:rsidRDefault="008F153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77B5F" w14:textId="264187CD" w:rsidR="008F1534" w:rsidRPr="00EF13C1" w:rsidRDefault="008F153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2022</w:t>
      </w:r>
    </w:p>
    <w:sectPr w:rsidR="008F1534" w:rsidRPr="00EF13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2DEE" w14:textId="77777777" w:rsidR="00EF13C1" w:rsidRDefault="00EF13C1" w:rsidP="009139A6">
      <w:r>
        <w:separator/>
      </w:r>
    </w:p>
  </w:endnote>
  <w:endnote w:type="continuationSeparator" w:id="0">
    <w:p w14:paraId="5137BA7C" w14:textId="77777777" w:rsidR="00EF13C1" w:rsidRDefault="00EF13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B4C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7E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88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8D14C" w14:textId="77777777" w:rsidR="00EF13C1" w:rsidRDefault="00EF13C1" w:rsidP="009139A6">
      <w:r>
        <w:separator/>
      </w:r>
    </w:p>
  </w:footnote>
  <w:footnote w:type="continuationSeparator" w:id="0">
    <w:p w14:paraId="656F454F" w14:textId="77777777" w:rsidR="00EF13C1" w:rsidRDefault="00EF13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D8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94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C3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3C1"/>
    <w:rsid w:val="000666E0"/>
    <w:rsid w:val="002510B7"/>
    <w:rsid w:val="005C130B"/>
    <w:rsid w:val="00826F5C"/>
    <w:rsid w:val="008F1534"/>
    <w:rsid w:val="009139A6"/>
    <w:rsid w:val="009448BB"/>
    <w:rsid w:val="00A3176C"/>
    <w:rsid w:val="00AE65F8"/>
    <w:rsid w:val="00BA00AB"/>
    <w:rsid w:val="00CB4ED9"/>
    <w:rsid w:val="00EB3209"/>
    <w:rsid w:val="00EF13C1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5B174"/>
  <w15:chartTrackingRefBased/>
  <w15:docId w15:val="{9B8603DA-B9CC-46AC-B3F2-7FC8FC34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2022-03-05T14:59:00Z</dcterms:created>
  <dcterms:modified xsi:type="dcterms:W3CDTF">2022-03-05T15:11:00Z</dcterms:modified>
</cp:coreProperties>
</file>